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8CAA3" w14:textId="65912D2F" w:rsidR="008824D0" w:rsidRDefault="008824D0" w:rsidP="008824D0">
      <w:pPr>
        <w:pStyle w:val="Unittitle"/>
      </w:pPr>
      <w:r>
        <w:t>12</w:t>
      </w:r>
      <w:r w:rsidR="00CE2225">
        <w:t>.</w:t>
      </w:r>
      <w:r>
        <w:t xml:space="preserve"> Building </w:t>
      </w:r>
      <w:r w:rsidR="00115DA4">
        <w:t>s</w:t>
      </w:r>
      <w:r>
        <w:t xml:space="preserve">ervices </w:t>
      </w:r>
      <w:r w:rsidR="00115DA4">
        <w:t>e</w:t>
      </w:r>
      <w:r>
        <w:t>ngineering (BSE) systems</w:t>
      </w:r>
    </w:p>
    <w:p w14:paraId="7CDC0DF6" w14:textId="7BBFAF41" w:rsidR="008824D0" w:rsidRPr="00B65798" w:rsidRDefault="00474F67" w:rsidP="008824D0">
      <w:pPr>
        <w:pStyle w:val="Heading1"/>
      </w:pPr>
      <w:r w:rsidRPr="00692A45">
        <w:t xml:space="preserve">Worksheet </w:t>
      </w:r>
      <w:r>
        <w:t>1</w:t>
      </w:r>
      <w:r w:rsidR="009440DD">
        <w:t>3</w:t>
      </w:r>
      <w:r w:rsidRPr="00692A45">
        <w:t xml:space="preserve">: </w:t>
      </w:r>
      <w:r w:rsidR="008824D0">
        <w:t xml:space="preserve">Electrotechnical </w:t>
      </w:r>
      <w:r w:rsidR="00AA341F">
        <w:t>components</w:t>
      </w:r>
      <w:r w:rsidR="008824D0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6B16969F" w14:textId="77777777" w:rsidR="00AA341F" w:rsidRPr="008824D0" w:rsidRDefault="00AA341F" w:rsidP="00AA341F">
      <w:pPr>
        <w:pStyle w:val="ListParagraph"/>
        <w:numPr>
          <w:ilvl w:val="0"/>
          <w:numId w:val="36"/>
        </w:numPr>
        <w:ind w:left="360"/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Match the cable type to its use</w:t>
      </w:r>
      <w:r>
        <w:rPr>
          <w:rFonts w:ascii="Arial" w:hAnsi="Arial" w:cs="Arial"/>
          <w:sz w:val="22"/>
          <w:szCs w:val="22"/>
        </w:rPr>
        <w:t>:</w:t>
      </w:r>
    </w:p>
    <w:p w14:paraId="5C9D5064" w14:textId="77777777" w:rsidR="00AA341F" w:rsidRPr="008824D0" w:rsidRDefault="00AA341F" w:rsidP="00AA341F">
      <w:pPr>
        <w:pStyle w:val="ListParagraph"/>
        <w:rPr>
          <w:rFonts w:ascii="Arial" w:hAnsi="Arial" w:cs="Arial"/>
          <w:sz w:val="22"/>
          <w:szCs w:val="22"/>
        </w:rPr>
      </w:pPr>
    </w:p>
    <w:p w14:paraId="1A21E545" w14:textId="77777777" w:rsidR="00AA341F" w:rsidRPr="00597203" w:rsidRDefault="00AA341F" w:rsidP="00AA341F">
      <w:pPr>
        <w:spacing w:line="240" w:lineRule="auto"/>
        <w:textAlignment w:val="baseline"/>
        <w:rPr>
          <w:rFonts w:eastAsia="MS PGothic" w:cs="Arial"/>
          <w:b/>
          <w:bCs/>
          <w:color w:val="000000" w:themeColor="text1"/>
          <w:szCs w:val="22"/>
        </w:rPr>
      </w:pPr>
      <w:r w:rsidRPr="00597203">
        <w:rPr>
          <w:rFonts w:eastAsia="MS PGothic" w:cs="Arial"/>
          <w:b/>
          <w:bCs/>
          <w:color w:val="000000" w:themeColor="text1"/>
          <w:szCs w:val="22"/>
        </w:rPr>
        <w:t>steel wired armoured, mineral insulated copper, FP200, PVC insulated, flexible, data multi-cored</w:t>
      </w:r>
    </w:p>
    <w:p w14:paraId="30F327B3" w14:textId="77777777" w:rsidR="008824D0" w:rsidRPr="008824D0" w:rsidRDefault="008824D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8824D0" w:rsidRPr="008824D0" w14:paraId="558739DE" w14:textId="77777777" w:rsidTr="007E5509">
        <w:tc>
          <w:tcPr>
            <w:tcW w:w="3539" w:type="dxa"/>
          </w:tcPr>
          <w:p w14:paraId="7B46CEA6" w14:textId="77777777" w:rsidR="008824D0" w:rsidRPr="008824D0" w:rsidRDefault="008824D0" w:rsidP="00B65798">
            <w:pPr>
              <w:textAlignment w:val="baseline"/>
              <w:rPr>
                <w:rFonts w:eastAsia="MS PGothic" w:cs="Arial"/>
                <w:b/>
                <w:bCs/>
                <w:color w:val="000000" w:themeColor="text1"/>
                <w:szCs w:val="22"/>
              </w:rPr>
            </w:pPr>
            <w:r w:rsidRPr="008824D0">
              <w:rPr>
                <w:rFonts w:eastAsia="MS PGothic" w:cs="Arial"/>
                <w:b/>
                <w:bCs/>
                <w:color w:val="000000" w:themeColor="text1"/>
                <w:szCs w:val="22"/>
              </w:rPr>
              <w:t>Cable type</w:t>
            </w:r>
          </w:p>
        </w:tc>
        <w:tc>
          <w:tcPr>
            <w:tcW w:w="5477" w:type="dxa"/>
          </w:tcPr>
          <w:p w14:paraId="6672A13A" w14:textId="77777777" w:rsidR="008824D0" w:rsidRPr="008824D0" w:rsidRDefault="008824D0" w:rsidP="00B65798">
            <w:pPr>
              <w:rPr>
                <w:rFonts w:cs="Arial"/>
                <w:b/>
                <w:bCs/>
                <w:szCs w:val="22"/>
              </w:rPr>
            </w:pPr>
            <w:r w:rsidRPr="008824D0">
              <w:rPr>
                <w:rFonts w:cs="Arial"/>
                <w:b/>
                <w:bCs/>
                <w:szCs w:val="22"/>
              </w:rPr>
              <w:t>Use</w:t>
            </w:r>
          </w:p>
          <w:p w14:paraId="56A00FB3" w14:textId="77777777" w:rsidR="008824D0" w:rsidRPr="008824D0" w:rsidRDefault="008824D0" w:rsidP="00B65798">
            <w:pPr>
              <w:rPr>
                <w:rFonts w:cs="Arial"/>
                <w:b/>
                <w:bCs/>
                <w:szCs w:val="22"/>
              </w:rPr>
            </w:pPr>
          </w:p>
        </w:tc>
      </w:tr>
      <w:tr w:rsidR="008824D0" w:rsidRPr="008824D0" w14:paraId="083B91FC" w14:textId="77777777" w:rsidTr="007E5509">
        <w:tc>
          <w:tcPr>
            <w:tcW w:w="3539" w:type="dxa"/>
          </w:tcPr>
          <w:p w14:paraId="3FC3CC72" w14:textId="66859001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Mineral insulated copper </w:t>
            </w:r>
          </w:p>
          <w:p w14:paraId="5587003D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3721014C" w14:textId="1F70674A" w:rsidR="008824D0" w:rsidRPr="008824D0" w:rsidRDefault="00AA341F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Traditionally</w:t>
            </w:r>
            <w:r>
              <w:rPr>
                <w:rFonts w:cs="Arial"/>
                <w:szCs w:val="22"/>
              </w:rPr>
              <w:t xml:space="preserve"> used</w:t>
            </w:r>
            <w:r w:rsidRPr="008824D0">
              <w:rPr>
                <w:rFonts w:cs="Arial"/>
                <w:szCs w:val="22"/>
              </w:rPr>
              <w:t xml:space="preserve"> for the installation of fire protection systems </w:t>
            </w:r>
            <w:r>
              <w:rPr>
                <w:rFonts w:cs="Arial"/>
                <w:szCs w:val="22"/>
              </w:rPr>
              <w:t>but also</w:t>
            </w:r>
            <w:r w:rsidRPr="008824D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used in</w:t>
            </w:r>
            <w:r w:rsidRPr="008824D0">
              <w:rPr>
                <w:rFonts w:cs="Arial"/>
                <w:szCs w:val="22"/>
              </w:rPr>
              <w:t xml:space="preserve"> large boiler house control systems because of their high resistance to fire and heat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37029AE4" w14:textId="77777777" w:rsidTr="007E5509">
        <w:tc>
          <w:tcPr>
            <w:tcW w:w="3539" w:type="dxa"/>
          </w:tcPr>
          <w:p w14:paraId="705C2E0F" w14:textId="2CF26C60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Data multi-cored </w:t>
            </w:r>
          </w:p>
          <w:p w14:paraId="1B5FFA86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4C1AB0EF" w14:textId="0AAE237F" w:rsidR="008824D0" w:rsidRPr="008824D0" w:rsidRDefault="00AA341F" w:rsidP="007E550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Pr="008824D0">
              <w:rPr>
                <w:rFonts w:cs="Arial"/>
                <w:szCs w:val="22"/>
              </w:rPr>
              <w:t>esigned to carry low voltages (data signals) from sensors to central hubs</w:t>
            </w:r>
          </w:p>
        </w:tc>
      </w:tr>
      <w:tr w:rsidR="008824D0" w:rsidRPr="008824D0" w14:paraId="43D17FAB" w14:textId="77777777" w:rsidTr="007E5509">
        <w:tc>
          <w:tcPr>
            <w:tcW w:w="3539" w:type="dxa"/>
          </w:tcPr>
          <w:p w14:paraId="79FCDD0A" w14:textId="6B347BEF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Steel wired armoured </w:t>
            </w:r>
          </w:p>
          <w:p w14:paraId="74B8BC05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E120187" w14:textId="1D3527B0" w:rsidR="008824D0" w:rsidRPr="008824D0" w:rsidRDefault="00AA341F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Suitable for electricity distribution underground and within buildings from switchgear to distribution boards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674B524D" w14:textId="77777777" w:rsidTr="007E5509">
        <w:tc>
          <w:tcPr>
            <w:tcW w:w="3539" w:type="dxa"/>
          </w:tcPr>
          <w:p w14:paraId="571BA50D" w14:textId="5783709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 xml:space="preserve">PVC insulated </w:t>
            </w:r>
          </w:p>
          <w:p w14:paraId="5A97CD12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0CA31438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The conductors are either multi-stranded or solid core. These are the preferred cables for external hard wiring.</w:t>
            </w:r>
          </w:p>
        </w:tc>
      </w:tr>
      <w:tr w:rsidR="008824D0" w:rsidRPr="008824D0" w14:paraId="1040EB5C" w14:textId="77777777" w:rsidTr="007E5509">
        <w:tc>
          <w:tcPr>
            <w:tcW w:w="3539" w:type="dxa"/>
          </w:tcPr>
          <w:p w14:paraId="4FA14962" w14:textId="688338EE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  <w:r w:rsidRPr="008824D0">
              <w:rPr>
                <w:rFonts w:eastAsia="MS PGothic" w:cs="Arial"/>
                <w:color w:val="FF0000"/>
                <w:szCs w:val="22"/>
              </w:rPr>
              <w:t>FP200</w:t>
            </w:r>
          </w:p>
          <w:p w14:paraId="798926A4" w14:textId="77777777" w:rsidR="008824D0" w:rsidRPr="008824D0" w:rsidRDefault="008824D0" w:rsidP="007E5509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1D9C4CF4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A cable that has superseded MICC cable for firefighting alarm systems because it is easier to install and simpler to terminate.</w:t>
            </w:r>
          </w:p>
        </w:tc>
      </w:tr>
      <w:tr w:rsidR="008824D0" w:rsidRPr="008824D0" w14:paraId="44758A8A" w14:textId="77777777" w:rsidTr="007E5509">
        <w:tc>
          <w:tcPr>
            <w:tcW w:w="3539" w:type="dxa"/>
          </w:tcPr>
          <w:p w14:paraId="2591DD2C" w14:textId="0D2BE7C4" w:rsidR="008824D0" w:rsidRPr="008824D0" w:rsidRDefault="008824D0" w:rsidP="007E5509">
            <w:pPr>
              <w:rPr>
                <w:rFonts w:cs="Arial"/>
                <w:color w:val="FF0000"/>
                <w:szCs w:val="22"/>
              </w:rPr>
            </w:pPr>
            <w:r w:rsidRPr="008824D0">
              <w:rPr>
                <w:rFonts w:cs="Arial"/>
                <w:color w:val="FF0000"/>
                <w:szCs w:val="22"/>
              </w:rPr>
              <w:t xml:space="preserve">Flexible </w:t>
            </w:r>
          </w:p>
        </w:tc>
        <w:tc>
          <w:tcPr>
            <w:tcW w:w="5477" w:type="dxa"/>
          </w:tcPr>
          <w:p w14:paraId="67DEB607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 xml:space="preserve">Used mainly to connect appliances to hard wired power outlets or fused spurs. </w:t>
            </w:r>
          </w:p>
          <w:p w14:paraId="65FA0A99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</w:p>
        </w:tc>
      </w:tr>
    </w:tbl>
    <w:p w14:paraId="6C50ACBE" w14:textId="77777777" w:rsidR="008824D0" w:rsidRPr="008824D0" w:rsidRDefault="008824D0">
      <w:pPr>
        <w:rPr>
          <w:rFonts w:cs="Arial"/>
          <w:szCs w:val="22"/>
        </w:rPr>
      </w:pPr>
    </w:p>
    <w:p w14:paraId="6DFFE257" w14:textId="77777777" w:rsidR="008824D0" w:rsidRPr="008824D0" w:rsidRDefault="008824D0">
      <w:pPr>
        <w:rPr>
          <w:rFonts w:cs="Arial"/>
          <w:szCs w:val="22"/>
        </w:rPr>
      </w:pPr>
    </w:p>
    <w:p w14:paraId="0C9B2469" w14:textId="77777777" w:rsidR="008824D0" w:rsidRPr="008824D0" w:rsidRDefault="008824D0" w:rsidP="00AA341F">
      <w:pPr>
        <w:pStyle w:val="ListParagraph"/>
        <w:numPr>
          <w:ilvl w:val="0"/>
          <w:numId w:val="36"/>
        </w:numPr>
        <w:ind w:left="426" w:hanging="426"/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Name three types of cable containment.</w:t>
      </w:r>
    </w:p>
    <w:p w14:paraId="36D08CEA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79BAAC65" w14:textId="43FDD614" w:rsidR="008824D0" w:rsidRPr="008824D0" w:rsidRDefault="008824D0">
      <w:pPr>
        <w:rPr>
          <w:rFonts w:cs="Arial"/>
          <w:color w:val="FF0000"/>
          <w:szCs w:val="22"/>
        </w:rPr>
      </w:pPr>
      <w:r w:rsidRPr="008824D0">
        <w:rPr>
          <w:rFonts w:cs="Arial"/>
          <w:color w:val="FF0000"/>
          <w:szCs w:val="22"/>
        </w:rPr>
        <w:t xml:space="preserve">Learners could list any three of the following: </w:t>
      </w:r>
      <w:r w:rsidR="00AA341F">
        <w:rPr>
          <w:rFonts w:cs="Arial"/>
          <w:color w:val="FF0000"/>
          <w:szCs w:val="22"/>
        </w:rPr>
        <w:t>steel or plastic conduits, metal or plastic t</w:t>
      </w:r>
      <w:r w:rsidR="00DD6A2F">
        <w:rPr>
          <w:rFonts w:cs="Arial"/>
          <w:color w:val="FF0000"/>
          <w:szCs w:val="22"/>
        </w:rPr>
        <w:t>r</w:t>
      </w:r>
      <w:r w:rsidR="00AA341F">
        <w:rPr>
          <w:rFonts w:cs="Arial"/>
          <w:color w:val="FF0000"/>
          <w:szCs w:val="22"/>
        </w:rPr>
        <w:t>unking, trays, baskets or metal clad busbars.</w:t>
      </w:r>
    </w:p>
    <w:p w14:paraId="6EE84541" w14:textId="77777777" w:rsidR="008824D0" w:rsidRPr="00B65798" w:rsidRDefault="008824D0">
      <w:pPr>
        <w:rPr>
          <w:rFonts w:cs="Arial"/>
        </w:rPr>
      </w:pPr>
    </w:p>
    <w:p w14:paraId="6722F60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CCE24" w14:textId="77777777" w:rsidR="00D23CA0" w:rsidRDefault="00D23CA0">
      <w:pPr>
        <w:spacing w:before="0" w:after="0"/>
      </w:pPr>
      <w:r>
        <w:separator/>
      </w:r>
    </w:p>
  </w:endnote>
  <w:endnote w:type="continuationSeparator" w:id="0">
    <w:p w14:paraId="470D3F89" w14:textId="77777777" w:rsidR="00D23CA0" w:rsidRDefault="00D23C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A48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887068" wp14:editId="6B4D3C17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006886" w14:textId="432E1E84" w:rsidR="009A2CD2" w:rsidRPr="006953AB" w:rsidRDefault="00FE0F3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E0F3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5B682D2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870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07006886" w14:textId="432E1E84" w:rsidR="009A2CD2" w:rsidRPr="006953AB" w:rsidRDefault="00FE0F3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E0F3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5B682D2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07375E" wp14:editId="68E3D2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7896B" w14:textId="77777777" w:rsidR="00D23CA0" w:rsidRDefault="00D23CA0">
      <w:pPr>
        <w:spacing w:before="0" w:after="0"/>
      </w:pPr>
      <w:r>
        <w:separator/>
      </w:r>
    </w:p>
  </w:footnote>
  <w:footnote w:type="continuationSeparator" w:id="0">
    <w:p w14:paraId="5CD42AAE" w14:textId="77777777" w:rsidR="00D23CA0" w:rsidRDefault="00D23C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0A0A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EFD50F7" wp14:editId="7717C49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79055C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DD7273" wp14:editId="7B7C9C6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324BF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</w:lvl>
  </w:abstractNum>
  <w:abstractNum w:abstractNumId="1" w15:restartNumberingAfterBreak="0">
    <w:nsid w:val="03656646"/>
    <w:multiLevelType w:val="hybridMultilevel"/>
    <w:tmpl w:val="9C24AC08"/>
    <w:lvl w:ilvl="0" w:tplc="1F0C8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5AC3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DCE4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22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34E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80B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56E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CE0D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84C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5574D"/>
    <w:multiLevelType w:val="hybridMultilevel"/>
    <w:tmpl w:val="56EE4D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845809">
    <w:abstractNumId w:val="5"/>
  </w:num>
  <w:num w:numId="2" w16cid:durableId="240797068">
    <w:abstractNumId w:val="15"/>
  </w:num>
  <w:num w:numId="3" w16cid:durableId="1562592050">
    <w:abstractNumId w:val="22"/>
  </w:num>
  <w:num w:numId="4" w16cid:durableId="1346787511">
    <w:abstractNumId w:val="17"/>
  </w:num>
  <w:num w:numId="5" w16cid:durableId="1885823038">
    <w:abstractNumId w:val="8"/>
  </w:num>
  <w:num w:numId="6" w16cid:durableId="1096629253">
    <w:abstractNumId w:val="16"/>
  </w:num>
  <w:num w:numId="7" w16cid:durableId="1105418059">
    <w:abstractNumId w:val="8"/>
  </w:num>
  <w:num w:numId="8" w16cid:durableId="1902867446">
    <w:abstractNumId w:val="2"/>
  </w:num>
  <w:num w:numId="9" w16cid:durableId="650716150">
    <w:abstractNumId w:val="8"/>
    <w:lvlOverride w:ilvl="0">
      <w:startOverride w:val="1"/>
    </w:lvlOverride>
  </w:num>
  <w:num w:numId="10" w16cid:durableId="1607928091">
    <w:abstractNumId w:val="18"/>
  </w:num>
  <w:num w:numId="11" w16cid:durableId="255293001">
    <w:abstractNumId w:val="14"/>
  </w:num>
  <w:num w:numId="12" w16cid:durableId="1943339917">
    <w:abstractNumId w:val="6"/>
  </w:num>
  <w:num w:numId="13" w16cid:durableId="1647004665">
    <w:abstractNumId w:val="13"/>
  </w:num>
  <w:num w:numId="14" w16cid:durableId="3216254">
    <w:abstractNumId w:val="19"/>
  </w:num>
  <w:num w:numId="15" w16cid:durableId="924075906">
    <w:abstractNumId w:val="11"/>
  </w:num>
  <w:num w:numId="16" w16cid:durableId="26415019">
    <w:abstractNumId w:val="7"/>
  </w:num>
  <w:num w:numId="17" w16cid:durableId="519586783">
    <w:abstractNumId w:val="24"/>
  </w:num>
  <w:num w:numId="18" w16cid:durableId="1685086787">
    <w:abstractNumId w:val="25"/>
  </w:num>
  <w:num w:numId="19" w16cid:durableId="1673557685">
    <w:abstractNumId w:val="4"/>
  </w:num>
  <w:num w:numId="20" w16cid:durableId="1046417639">
    <w:abstractNumId w:val="3"/>
  </w:num>
  <w:num w:numId="21" w16cid:durableId="1246648228">
    <w:abstractNumId w:val="9"/>
  </w:num>
  <w:num w:numId="22" w16cid:durableId="277034897">
    <w:abstractNumId w:val="9"/>
    <w:lvlOverride w:ilvl="0">
      <w:startOverride w:val="1"/>
    </w:lvlOverride>
  </w:num>
  <w:num w:numId="23" w16cid:durableId="1455515756">
    <w:abstractNumId w:val="23"/>
  </w:num>
  <w:num w:numId="24" w16cid:durableId="40715310">
    <w:abstractNumId w:val="9"/>
    <w:lvlOverride w:ilvl="0">
      <w:startOverride w:val="1"/>
    </w:lvlOverride>
  </w:num>
  <w:num w:numId="25" w16cid:durableId="1033768015">
    <w:abstractNumId w:val="9"/>
    <w:lvlOverride w:ilvl="0">
      <w:startOverride w:val="1"/>
    </w:lvlOverride>
  </w:num>
  <w:num w:numId="26" w16cid:durableId="355816188">
    <w:abstractNumId w:val="10"/>
  </w:num>
  <w:num w:numId="27" w16cid:durableId="298727564">
    <w:abstractNumId w:val="20"/>
  </w:num>
  <w:num w:numId="28" w16cid:durableId="1476752441">
    <w:abstractNumId w:val="9"/>
    <w:lvlOverride w:ilvl="0">
      <w:startOverride w:val="1"/>
    </w:lvlOverride>
  </w:num>
  <w:num w:numId="29" w16cid:durableId="1301888781">
    <w:abstractNumId w:val="21"/>
  </w:num>
  <w:num w:numId="30" w16cid:durableId="1501192533">
    <w:abstractNumId w:val="9"/>
  </w:num>
  <w:num w:numId="31" w16cid:durableId="1822310306">
    <w:abstractNumId w:val="9"/>
    <w:lvlOverride w:ilvl="0">
      <w:startOverride w:val="1"/>
    </w:lvlOverride>
  </w:num>
  <w:num w:numId="32" w16cid:durableId="338585054">
    <w:abstractNumId w:val="9"/>
    <w:lvlOverride w:ilvl="0">
      <w:startOverride w:val="1"/>
    </w:lvlOverride>
  </w:num>
  <w:num w:numId="33" w16cid:durableId="578834015">
    <w:abstractNumId w:val="0"/>
  </w:num>
  <w:num w:numId="34" w16cid:durableId="1426725987">
    <w:abstractNumId w:val="12"/>
  </w:num>
  <w:num w:numId="35" w16cid:durableId="2142724329">
    <w:abstractNumId w:val="1"/>
  </w:num>
  <w:num w:numId="36" w16cid:durableId="1164182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D0"/>
    <w:rsid w:val="000033BD"/>
    <w:rsid w:val="0006059A"/>
    <w:rsid w:val="00082C62"/>
    <w:rsid w:val="000B231F"/>
    <w:rsid w:val="000E194B"/>
    <w:rsid w:val="00110217"/>
    <w:rsid w:val="00115DA4"/>
    <w:rsid w:val="00151C52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03E3F"/>
    <w:rsid w:val="00524E1B"/>
    <w:rsid w:val="00592613"/>
    <w:rsid w:val="005D4176"/>
    <w:rsid w:val="006135C0"/>
    <w:rsid w:val="00625D7F"/>
    <w:rsid w:val="00660F8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824D0"/>
    <w:rsid w:val="008C1F1C"/>
    <w:rsid w:val="00923DE9"/>
    <w:rsid w:val="009440DD"/>
    <w:rsid w:val="009975A0"/>
    <w:rsid w:val="009A2CD2"/>
    <w:rsid w:val="009C5C6E"/>
    <w:rsid w:val="00A2454C"/>
    <w:rsid w:val="00AA341F"/>
    <w:rsid w:val="00AE245C"/>
    <w:rsid w:val="00B054EC"/>
    <w:rsid w:val="00BE2446"/>
    <w:rsid w:val="00BE2C21"/>
    <w:rsid w:val="00BF7F8D"/>
    <w:rsid w:val="00C01D20"/>
    <w:rsid w:val="00C202BF"/>
    <w:rsid w:val="00C858D7"/>
    <w:rsid w:val="00CE2225"/>
    <w:rsid w:val="00D073BC"/>
    <w:rsid w:val="00D23CA0"/>
    <w:rsid w:val="00D56B82"/>
    <w:rsid w:val="00DA2485"/>
    <w:rsid w:val="00DD6A2F"/>
    <w:rsid w:val="00DE29A8"/>
    <w:rsid w:val="00F03E33"/>
    <w:rsid w:val="00F15749"/>
    <w:rsid w:val="00FD52DA"/>
    <w:rsid w:val="00FD57B7"/>
    <w:rsid w:val="00FE0F3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A57D3"/>
  <w15:docId w15:val="{B9B4668C-5475-4C3F-84CE-56AA09AF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4D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uiPriority w:val="39"/>
    <w:rsid w:val="008824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E0F3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0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60</Words>
  <Characters>1156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2025-11-17T22:43:00Z</dcterms:created>
  <dcterms:modified xsi:type="dcterms:W3CDTF">2025-11-20T15:24:00Z</dcterms:modified>
</cp:coreProperties>
</file>